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45B" w:rsidRPr="00FE223F" w:rsidRDefault="007B6124" w:rsidP="003B3810">
      <w:pPr>
        <w:rPr>
          <w:noProof/>
        </w:rPr>
      </w:pPr>
      <w:bookmarkStart w:id="0" w:name="_GoBack"/>
      <w:bookmarkEnd w:id="0"/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1ACEC6B" wp14:editId="21F69C9D">
                <wp:simplePos x="0" y="0"/>
                <wp:positionH relativeFrom="column">
                  <wp:posOffset>2155825</wp:posOffset>
                </wp:positionH>
                <wp:positionV relativeFrom="paragraph">
                  <wp:posOffset>4579620</wp:posOffset>
                </wp:positionV>
                <wp:extent cx="1335405" cy="309880"/>
                <wp:effectExtent l="0" t="0" r="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540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1611658238"/>
                            </w:sdtPr>
                            <w:sdtEndPr/>
                            <w:sdtContent>
                              <w:p w:rsidR="007B6124" w:rsidRDefault="007B6124" w:rsidP="005117FE">
                                <w: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ACEC6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9.75pt;margin-top:360.6pt;width:105.15pt;height:24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q7aCgIAAPMDAAAOAAAAZHJzL2Uyb0RvYy54bWysU9tu2zAMfR+wfxD0vti5bYkRp+jadRjQ&#10;XYB2H8DIcixMEjVJid19/Sg5TYPtbZgfBNEkD3kOqc3VYDQ7Sh8U2ppPJyVn0gpslN3X/Pvj3ZsV&#10;ZyGCbUCjlTV/koFfbV+/2vSukjPsUDfSMwKxoepdzbsYXVUUQXTSQJigk5acLXoDkUy/LxoPPaEb&#10;XczK8m3Ro2+cRyFDoL+3o5NvM37bShG/tm2QkemaU28xnz6fu3QW2w1Uew+uU+LUBvxDFwaUpaJn&#10;qFuIwA5e/QVllPAYsI0TgabAtlVCZg7EZlr+weahAyczFxInuLNM4f/Bii/Hb56phma35MyCoRk9&#10;yiGy9ziwWZKnd6GiqAdHcXGg3xSaqQZ3j+JHYBZvOrB7ee099p2EhtqbpsziInXECQlk13/GhsrA&#10;IWIGGlpvknakBiN0GtPTeTSpFZFKzufLRUktCvLNy/VqlWdXQPWc7XyIHyUali419zT6jA7H+xBT&#10;N1A9h6RiFu+U1nn82rK+5uvlbJkTLjxGRdpOrUzNV2X6xn1JJD/YJidHUHq8UwFtT6wT0ZFyHHYD&#10;BSYpdtg8EX+P4xbSq6FLh/4XZz1tYM3DzwN4yZn+ZEnD9XSxSCubjcXy3YwMf+nZXXrACoKqeeRs&#10;vN7EvOYj12vSulVZhpdOTr3SZmV1Tq8gre6lnaNe3ur2NwAAAP//AwBQSwMEFAAGAAgAAAAhAFhI&#10;UAbfAAAACwEAAA8AAABkcnMvZG93bnJldi54bWxMj01PwzAMhu9I+w+RJ3FjybqV0a7phEBcQYwP&#10;abes8dqKxqmabC3/HnOCo+1Hr5+32E2uExccQutJw3KhQCBV3rZUa3h/e7q5AxGiIWs6T6jhGwPs&#10;ytlVYXLrR3rFyz7WgkMo5EZDE2OfSxmqBp0JC98j8e3kB2cij0Mt7WBGDnedTJS6lc60xB8a0+ND&#10;g9XX/uw0fDyfDp9r9VI/urQf/aQkuUxqfT2f7rcgIk7xD4ZffVaHkp2O/kw2iE7DapWljGrYJMsE&#10;BBPpOuMyR95slAJZFvJ/h/IHAAD//wMAUEsBAi0AFAAGAAgAAAAhALaDOJL+AAAA4QEAABMAAAAA&#10;AAAAAAAAAAAAAAAAAFtDb250ZW50X1R5cGVzXS54bWxQSwECLQAUAAYACAAAACEAOP0h/9YAAACU&#10;AQAACwAAAAAAAAAAAAAAAAAvAQAAX3JlbHMvLnJlbHNQSwECLQAUAAYACAAAACEAqlau2goCAADz&#10;AwAADgAAAAAAAAAAAAAAAAAuAgAAZHJzL2Uyb0RvYy54bWxQSwECLQAUAAYACAAAACEAWEhQBt8A&#10;AAALAQAADwAAAAAAAAAAAAAAAABkBAAAZHJzL2Rvd25yZXYueG1sUEsFBgAAAAAEAAQA8wAAAHAF&#10;AAAAAA==&#10;" filled="f" stroked="f">
                <v:textbox>
                  <w:txbxContent>
                    <w:sdt>
                      <w:sdtPr>
                        <w:id w:val="-1611658238"/>
                      </w:sdtPr>
                      <w:sdtEndPr/>
                      <w:sdtContent>
                        <w:p w:rsidR="007B6124" w:rsidRDefault="007B6124" w:rsidP="005117FE">
                          <w: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CE3016A" wp14:editId="7BB9F2D5">
                <wp:simplePos x="0" y="0"/>
                <wp:positionH relativeFrom="column">
                  <wp:posOffset>1958975</wp:posOffset>
                </wp:positionH>
                <wp:positionV relativeFrom="paragraph">
                  <wp:posOffset>4953635</wp:posOffset>
                </wp:positionV>
                <wp:extent cx="1820545" cy="309880"/>
                <wp:effectExtent l="0" t="0" r="0" b="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054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136264923"/>
                            </w:sdtPr>
                            <w:sdtEndPr/>
                            <w:sdtContent>
                              <w:p w:rsidR="007B6124" w:rsidRDefault="007B6124" w:rsidP="005117FE">
                                <w: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E3016A" id="Text Box 16" o:spid="_x0000_s1027" type="#_x0000_t202" style="position:absolute;margin-left:154.25pt;margin-top:390.05pt;width:143.35pt;height:24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VFSDgIAAPsDAAAOAAAAZHJzL2Uyb0RvYy54bWysU9tu2zAMfR+wfxD0vtjJki4x4hRduw4D&#10;ugvQ7gMYWY6FSaImKbG7ry8lJ1mwvQ3TgyCJ5CHPIbW+HoxmB+mDQlvz6aTkTFqBjbK7mn9/un+z&#10;5CxEsA1otLLmzzLw683rV+veVXKGHepGekYgNlS9q3kXo6uKIohOGggTdNKSsUVvINLV74rGQ0/o&#10;RhezsrwqevSN8yhkCPR6Nxr5JuO3rRTxa9sGGZmuOdUW8+7zvk17sVlDtfPgOiWOZcA/VGFAWUp6&#10;hrqDCGzv1V9QRgmPAds4EWgKbFslZOZAbKblH2weO3AycyFxgjvLFP4frPhy+OaZaqh3V5xZMNSj&#10;JzlE9h4HRk+kT+9CRW6PjhzjQO/km7kG94DiR2AWbzuwO3njPfadhIbqm6bI4iJ0xAkJZNt/xoby&#10;wD5iBhpab5J4JAcjdOrT87k3qRaRUi5n5WK+4EyQ7W25Wi5z8wqoTtHOh/hRomHpUHNPvc/ocHgI&#10;MVUD1cklJbN4r7TO/deW9TVfLWaLHHBhMSrSeGplar4s0xoHJpH8YJscHEHp8UwJtD2yTkRHynHY&#10;DqPAJzG32DyTDB7HaaTfQ4cO/S/OeprEmoefe/CSM/3JkpSr6XyeRjdf5ot3M7r4S8v20gJWEFTN&#10;I2fj8TbmcR8p35DkrcpqpN6MlRxLpgnLIh1/Qxrhy3v2+v1nNy8AAAD//wMAUEsDBBQABgAIAAAA&#10;IQCA5Blq3wAAAAsBAAAPAAAAZHJzL2Rvd25yZXYueG1sTI/LTsMwEEX3SPyDNUjsqN1AwAmZVAjE&#10;FkR5SOzceJpExOModpvw95gVLEf36N4z1WZxgzjSFHrPCOuVAkHceNtzi/D2+nihQYRo2JrBMyF8&#10;U4BNfXpSmdL6mV/ouI2tSCUcSoPQxTiWUoamI2fCyo/EKdv7yZmYzqmVdjJzKneDzJS6ls70nBY6&#10;M9J9R83X9uAQ3p/2nx9X6rl9cPk4+0VJdoVEPD9b7m5BRFriHwy/+kkd6uS08we2QQwIl0rnCUW4&#10;0WoNIhF5kWcgdgg60wXIupL/f6h/AAAA//8DAFBLAQItABQABgAIAAAAIQC2gziS/gAAAOEBAAAT&#10;AAAAAAAAAAAAAAAAAAAAAABbQ29udGVudF9UeXBlc10ueG1sUEsBAi0AFAAGAAgAAAAhADj9If/W&#10;AAAAlAEAAAsAAAAAAAAAAAAAAAAALwEAAF9yZWxzLy5yZWxzUEsBAi0AFAAGAAgAAAAhAMw1UVIO&#10;AgAA+wMAAA4AAAAAAAAAAAAAAAAALgIAAGRycy9lMm9Eb2MueG1sUEsBAi0AFAAGAAgAAAAhAIDk&#10;GWrfAAAACwEAAA8AAAAAAAAAAAAAAAAAaAQAAGRycy9kb3ducmV2LnhtbFBLBQYAAAAABAAEAPMA&#10;AAB0BQAAAAA=&#10;" filled="f" stroked="f">
                <v:textbox>
                  <w:txbxContent>
                    <w:sdt>
                      <w:sdtPr>
                        <w:id w:val="-136264923"/>
                      </w:sdtPr>
                      <w:sdtEndPr/>
                      <w:sdtContent>
                        <w:p w:rsidR="007B6124" w:rsidRDefault="007B6124" w:rsidP="005117FE">
                          <w: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7A5BF7B" wp14:editId="1CAF8CF4">
                <wp:simplePos x="0" y="0"/>
                <wp:positionH relativeFrom="column">
                  <wp:posOffset>2277110</wp:posOffset>
                </wp:positionH>
                <wp:positionV relativeFrom="paragraph">
                  <wp:posOffset>5311444</wp:posOffset>
                </wp:positionV>
                <wp:extent cx="1590040" cy="309880"/>
                <wp:effectExtent l="0" t="0" r="0" b="0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04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619686330"/>
                            </w:sdtPr>
                            <w:sdtEndPr/>
                            <w:sdtContent>
                              <w:p w:rsidR="007B6124" w:rsidRDefault="007B6124" w:rsidP="005117FE">
                                <w: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A5BF7B" id="Text Box 17" o:spid="_x0000_s1028" type="#_x0000_t202" style="position:absolute;margin-left:179.3pt;margin-top:418.2pt;width:125.2pt;height:24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VqGDQ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rjizYKhH&#10;T3KI7D0OjJ5In96FitweHTnGgd7JN3MN7gHFj8As3nZgd/LGe+w7CQ3VN02RxUXoiBMSyLb/jA3l&#10;gX3EDDS03iTxSA5G6NSn53NvUi0ipVysynJOJkG2t+VquczNK6A6RTsf4keJhqVDzT31PqPD4SHE&#10;VA1UJ5eUzOK90jr3X1vW13y1mC1ywIXFqEjjqZWp+bJMaxyYRPKDbXJwBKXHMyXQ9sg6ER0px2E7&#10;ZIFnJzG32DyTDB7HaaTfQ4cO/S/OeprEmoefe/CSM/3JkpSr6TzxjvkyX1zN6OIvLdtLC1hBUDWP&#10;nI3H25jHfaR8Q5K3KquRejNWciyZJiyLdPwNaYQv79nr95/dvAAAAP//AwBQSwMEFAAGAAgAAAAh&#10;AJZjPy7fAAAACwEAAA8AAABkcnMvZG93bnJldi54bWxMj01PwzAMhu9I/IfISNxYwrZWXWk6TUNc&#10;mRgfEres8dqKxqmabC3/Hu/EjrYfvX7eYj25TpxxCK0nDY8zBQKp8ralWsPH+8tDBiJEQ9Z0nlDD&#10;LwZYl7c3hcmtH+kNz/tYCw6hkBsNTYx9LmWoGnQmzHyPxLejH5yJPA61tIMZOdx1cq5UKp1piT80&#10;psdtg9XP/uQ0fL4ev7+Walc/u6Qf/aQkuZXU+v5u2jyBiDjFfxgu+qwOJTsd/IlsEJ2GRZKljGrI&#10;FukSBBOpWnG7A2+yZA6yLOR1h/IPAAD//wMAUEsBAi0AFAAGAAgAAAAhALaDOJL+AAAA4QEAABMA&#10;AAAAAAAAAAAAAAAAAAAAAFtDb250ZW50X1R5cGVzXS54bWxQSwECLQAUAAYACAAAACEAOP0h/9YA&#10;AACUAQAACwAAAAAAAAAAAAAAAAAvAQAAX3JlbHMvLnJlbHNQSwECLQAUAAYACAAAACEAsk1ahg0C&#10;AAD7AwAADgAAAAAAAAAAAAAAAAAuAgAAZHJzL2Uyb0RvYy54bWxQSwECLQAUAAYACAAAACEAlmM/&#10;Lt8AAAALAQAADwAAAAAAAAAAAAAAAABnBAAAZHJzL2Rvd25yZXYueG1sUEsFBgAAAAAEAAQA8wAA&#10;AHMFAAAAAA==&#10;" filled="f" stroked="f">
                <v:textbox>
                  <w:txbxContent>
                    <w:sdt>
                      <w:sdtPr>
                        <w:id w:val="-619686330"/>
                      </w:sdtPr>
                      <w:sdtEndPr/>
                      <w:sdtContent>
                        <w:p w:rsidR="007B6124" w:rsidRDefault="007B6124" w:rsidP="005117FE">
                          <w: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BF3A1F" wp14:editId="642563B1">
                <wp:simplePos x="0" y="0"/>
                <wp:positionH relativeFrom="column">
                  <wp:posOffset>1957705</wp:posOffset>
                </wp:positionH>
                <wp:positionV relativeFrom="paragraph">
                  <wp:posOffset>1438910</wp:posOffset>
                </wp:positionV>
                <wp:extent cx="1820545" cy="30988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054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2039343287"/>
                              <w:placeholder>
                                <w:docPart w:val="C1D5669393874EB4A9476B3F6C2620DA"/>
                              </w:placeholder>
                            </w:sdtPr>
                            <w:sdtEndPr/>
                            <w:sdtContent>
                              <w:p w:rsidR="005117FE" w:rsidRDefault="005117FE" w:rsidP="005117FE">
                                <w: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BF3A1F" id="_x0000_s1029" type="#_x0000_t202" style="position:absolute;margin-left:154.15pt;margin-top:113.3pt;width:143.35pt;height:2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ynnDgIAAPkDAAAOAAAAZHJzL2Uyb0RvYy54bWysU9tu2zAMfR+wfxD0vthxky0xohRduw4D&#10;ugvQ7gMUWY6FSaImKbGzry8lJ2nQvQ3zgyCa5CHPIbW6Howme+mDAsvodFJSIq2ARtktoz+f7t8t&#10;KAmR24ZrsJLRgwz0ev32zap3taygA91ITxDEhrp3jHYxurooguik4WECTlp0tuANj2j6bdF43iO6&#10;0UVVlu+LHnzjPAgZAv69G510nfHbVor4vW2DjEQzir3FfPp8btJZrFe83nruOiWObfB/6MJwZbHo&#10;GeqOR052Xv0FZZTwEKCNEwGmgLZVQmYOyGZavmLz2HEnMxcUJ7izTOH/wYpv+x+eqIbRihLLDY7o&#10;SQ6RfISBVEmd3oUagx4dhsUBf+OUM9PgHkD8CsTCbcftVt54D30neYPdTVNmcZE64oQEsum/QoNl&#10;+C5CBhpab5J0KAZBdJzS4TyZ1IpIJRdVOZ/NKRHouyqXi0UeXcHrU7bzIX6WYEi6MOpx8hmd7x9C&#10;TN3w+hSSilm4V1rn6WtLekaX82qeEy48RkVcTq0Mo4syfeO6JJKfbJOTI1d6vGMBbY+sE9GRchw2&#10;Q5b36iTmBpoDyuBh3EV8O3jpwP+hpMc9ZDT83nEvKdFfLEq5nM5maXGzMZt/qNDwl57NpYdbgVCM&#10;RkrG623Myz5SvkHJW5XVSLMZOzm2jPuVRTq+hbTAl3aOenmx62cAAAD//wMAUEsDBBQABgAIAAAA&#10;IQD2RxJ94AAAAAsBAAAPAAAAZHJzL2Rvd25yZXYueG1sTI9NT8MwDIbvSPsPkSdxYwndWrbSdJpA&#10;XEGMD4lb1nhttcapmmwt/x5zgqPtR6+ft9hOrhMXHELrScPtQoFAqrxtqdbw/vZ0swYRoiFrOk+o&#10;4RsDbMvZVWFy60d6xcs+1oJDKORGQxNjn0sZqgadCQvfI/Ht6AdnIo9DLe1gRg53nUyUyqQzLfGH&#10;xvT40GB12p+dho/n49fnSr3Ujy7tRz8pSW4jtb6eT7t7EBGn+AfDrz6rQ8lOB38mG0SnYanWS0Y1&#10;JEmWgWAi3aTc7sCbu3QFsizk/w7lDwAAAP//AwBQSwECLQAUAAYACAAAACEAtoM4kv4AAADhAQAA&#10;EwAAAAAAAAAAAAAAAAAAAAAAW0NvbnRlbnRfVHlwZXNdLnhtbFBLAQItABQABgAIAAAAIQA4/SH/&#10;1gAAAJQBAAALAAAAAAAAAAAAAAAAAC8BAABfcmVscy8ucmVsc1BLAQItABQABgAIAAAAIQAhTynn&#10;DgIAAPkDAAAOAAAAAAAAAAAAAAAAAC4CAABkcnMvZTJvRG9jLnhtbFBLAQItABQABgAIAAAAIQD2&#10;RxJ94AAAAAsBAAAPAAAAAAAAAAAAAAAAAGgEAABkcnMvZG93bnJldi54bWxQSwUGAAAAAAQABADz&#10;AAAAdQUAAAAA&#10;" filled="f" stroked="f">
                <v:textbox>
                  <w:txbxContent>
                    <w:sdt>
                      <w:sdtPr>
                        <w:id w:val="-2039343287"/>
                        <w:placeholder>
                          <w:docPart w:val="C1D5669393874EB4A9476B3F6C2620DA"/>
                        </w:placeholder>
                      </w:sdtPr>
                      <w:sdtEndPr/>
                      <w:sdtContent>
                        <w:p w:rsidR="005117FE" w:rsidRDefault="005117FE" w:rsidP="005117FE">
                          <w: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6E727E" wp14:editId="6D2B028B">
                <wp:simplePos x="0" y="0"/>
                <wp:positionH relativeFrom="column">
                  <wp:posOffset>2276061</wp:posOffset>
                </wp:positionH>
                <wp:positionV relativeFrom="paragraph">
                  <wp:posOffset>1796995</wp:posOffset>
                </wp:positionV>
                <wp:extent cx="1590261" cy="30988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261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499975160"/>
                              <w:placeholder>
                                <w:docPart w:val="C1D5669393874EB4A9476B3F6C2620DA"/>
                              </w:placeholder>
                            </w:sdtPr>
                            <w:sdtEndPr/>
                            <w:sdtContent>
                              <w:p w:rsidR="005117FE" w:rsidRDefault="005117FE" w:rsidP="005117FE">
                                <w: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6E727E" id="Text Box 3" o:spid="_x0000_s1030" type="#_x0000_t202" style="position:absolute;margin-left:179.2pt;margin-top:141.5pt;width:125.2pt;height:2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4mFDQIAAPkDAAAOAAAAZHJzL2Uyb0RvYy54bWysU9tu2zAMfR+wfxD0vti5dYkRpejadRjQ&#10;XYB2HyDLcixMEjVJiZ19/Sg5yYLtbZgfBNEkD3kOqc3tYDQ5SB8UWEank5ISaQU0yu4Y/fby+GZF&#10;SYjcNlyDlYweZaC329evNr2r5Aw60I30BEFsqHrHaBejq4oiiE4aHibgpEVnC97wiKbfFY3nPaIb&#10;XczK8qbowTfOg5Ah4N+H0Um3Gb9tpYhf2jbISDSj2FvMp89nnc5iu+HVznPXKXFqg/9DF4Yri0Uv&#10;UA88crL36i8oo4SHAG2cCDAFtK0SMnNANtPyDzbPHXcyc0FxgrvIFP4frPh8+OqJahidU2K5wRG9&#10;yCGSdzCQeVKnd6HCoGeHYXHA3zjlzDS4JxDfA7Fw33G7k3feQ99J3mB305RZXKWOOCGB1P0naLAM&#10;30fIQEPrTZIOxSCIjlM6XiaTWhGp5HJdzm6mlAj0zcv1apVHV/DqnO18iB8kGJIujHqcfEbnh6cQ&#10;Uze8OoekYhYeldZ5+tqSntH1crbMCVceoyIup1aG0VWZvnFdEsn3tsnJkSs93rGAtifWiehIOQ71&#10;kOVdnMWsoTmiDB7GXcS3g5cO/E9KetxDRsOPPfeSEv3RopTr6WKRFjcbi+XbGRr+2lNfe7gVCMVo&#10;pGS83se87CPlO5S8VVmNNJuxk1PLuF9ZpNNbSAt8beeo3y92+wsAAP//AwBQSwMEFAAGAAgAAAAh&#10;ANIri9/fAAAACwEAAA8AAABkcnMvZG93bnJldi54bWxMj8tOwzAQRfdI/IM1SOyo3aat3BCnQiC2&#10;IMpD6s6Np0lEPI5itwl/z7Ciy9G9unNOsZ18J844xDaQgflMgUCqgmupNvDx/nynQcRkydkuEBr4&#10;wQjb8vqqsLkLI73heZdqwSMUc2ugSanPpYxVg97GWeiRODuGwdvE51BLN9iRx30nF0qtpbct8YfG&#10;9vjYYPW9O3kDny/H/ddSvdZPftWPYVKS/EYac3szPdyDSDil/zL84TM6lMx0CCdyUXQGspVectXA&#10;QmcsxY210ixz4Ciba5BlIS8dyl8AAAD//wMAUEsBAi0AFAAGAAgAAAAhALaDOJL+AAAA4QEAABMA&#10;AAAAAAAAAAAAAAAAAAAAAFtDb250ZW50X1R5cGVzXS54bWxQSwECLQAUAAYACAAAACEAOP0h/9YA&#10;AACUAQAACwAAAAAAAAAAAAAAAAAvAQAAX3JlbHMvLnJlbHNQSwECLQAUAAYACAAAACEAnceJhQ0C&#10;AAD5AwAADgAAAAAAAAAAAAAAAAAuAgAAZHJzL2Uyb0RvYy54bWxQSwECLQAUAAYACAAAACEA0iuL&#10;398AAAALAQAADwAAAAAAAAAAAAAAAABnBAAAZHJzL2Rvd25yZXYueG1sUEsFBgAAAAAEAAQA8wAA&#10;AHMFAAAAAA==&#10;" filled="f" stroked="f">
                <v:textbox>
                  <w:txbxContent>
                    <w:sdt>
                      <w:sdtPr>
                        <w:id w:val="-499975160"/>
                        <w:placeholder>
                          <w:docPart w:val="C1D5669393874EB4A9476B3F6C2620DA"/>
                        </w:placeholder>
                      </w:sdtPr>
                      <w:sdtEndPr/>
                      <w:sdtContent>
                        <w:p w:rsidR="005117FE" w:rsidRDefault="005117FE" w:rsidP="005117FE">
                          <w: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0D863C" wp14:editId="6FE3694F">
                <wp:simplePos x="0" y="0"/>
                <wp:positionH relativeFrom="column">
                  <wp:posOffset>2154555</wp:posOffset>
                </wp:positionH>
                <wp:positionV relativeFrom="paragraph">
                  <wp:posOffset>1065199</wp:posOffset>
                </wp:positionV>
                <wp:extent cx="1335405" cy="30988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540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898637945"/>
                              <w:placeholder>
                                <w:docPart w:val="C1D5669393874EB4A9476B3F6C2620DA"/>
                              </w:placeholder>
                            </w:sdtPr>
                            <w:sdtEndPr/>
                            <w:sdtContent>
                              <w:p w:rsidR="005117FE" w:rsidRDefault="005117FE" w:rsidP="005117FE">
                                <w: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0D863C" id="_x0000_s1031" type="#_x0000_t202" style="position:absolute;margin-left:169.65pt;margin-top:83.85pt;width:105.15pt;height:2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sMHDwIAAPsDAAAOAAAAZHJzL2Uyb0RvYy54bWysU9tu2zAMfR+wfxD0vti5eE2MKEXXrsOA&#10;7gK0+wBFlmNhkqhJSuzs60fJSRZsb8P8IIgmechzSK1vB6PJQfqgwDI6nZSUSCugUXbH6LeXxzdL&#10;SkLktuEarGT0KAO93bx+te5dLWfQgW6kJwhiQ907RrsYXV0UQXTS8DABJy06W/CGRzT9rmg87xHd&#10;6GJWlm+LHnzjPAgZAv59GJ10k/HbVor4pW2DjEQzir3FfPp8btNZbNa83nnuOiVObfB/6MJwZbHo&#10;BeqBR072Xv0FZZTwEKCNEwGmgLZVQmYOyGZa/sHmueNOZi4oTnAXmcL/gxWfD189UQ2j8/KGEssN&#10;DulFDpG8g4HMkj69CzWGPTsMjAP+xjlnrsE9gfgeiIX7jtudvPMe+k7yBvubpsziKnXECQlk23+C&#10;BsvwfYQMNLTeJPFQDoLoOKfjZTapFZFKzufVoqwoEeibl6vlMg+v4PU52/kQP0gwJF0Y9Tj7jM4P&#10;TyGmbnh9DknFLDwqrfP8tSU9o6tqVuWEK49REddTK8PoskzfuDCJ5Hvb5OTIlR7vWEDbE+tEdKQc&#10;h+2QBa7OYm6hOaIMHsZtxNeDlw78T0p63ERGw48995IS/dGilKvpYpFWNxuL6maGhr/2bK893AqE&#10;YjRSMl7vY173kfIdSt6qrEaazdjJqWXcsCzS6TWkFb62c9TvN7v5BQAA//8DAFBLAwQUAAYACAAA&#10;ACEAJxvFE+AAAAALAQAADwAAAGRycy9kb3ducmV2LnhtbEyPy07DMBBF90j8gzVI7KjdpklJiFMh&#10;EFtQy0Ni58bTJCIeR7HbhL9nWMFydI/uPVNuZ9eLM46h86RhuVAgkGpvO2o0vL0+3dyCCNGQNb0n&#10;1PCNAbbV5UVpCusn2uF5HxvBJRQKo6GNcSikDHWLzoSFH5A4O/rRmcjn2Eg7monLXS9XSmXSmY54&#10;oTUDPrRYf+1PTsP78/HzY61emkeXDpOflSSXS62vr+b7OxAR5/gHw68+q0PFTgd/IhtEryFJ8oRR&#10;DrLNBgQT6TrPQBw0rJZZCrIq5f8fqh8AAAD//wMAUEsBAi0AFAAGAAgAAAAhALaDOJL+AAAA4QEA&#10;ABMAAAAAAAAAAAAAAAAAAAAAAFtDb250ZW50X1R5cGVzXS54bWxQSwECLQAUAAYACAAAACEAOP0h&#10;/9YAAACUAQAACwAAAAAAAAAAAAAAAAAvAQAAX3JlbHMvLnJlbHNQSwECLQAUAAYACAAAACEAv57D&#10;Bw8CAAD7AwAADgAAAAAAAAAAAAAAAAAuAgAAZHJzL2Uyb0RvYy54bWxQSwECLQAUAAYACAAAACEA&#10;JxvFE+AAAAALAQAADwAAAAAAAAAAAAAAAABpBAAAZHJzL2Rvd25yZXYueG1sUEsFBgAAAAAEAAQA&#10;8wAAAHYFAAAAAA==&#10;" filled="f" stroked="f">
                <v:textbox>
                  <w:txbxContent>
                    <w:sdt>
                      <w:sdtPr>
                        <w:id w:val="898637945"/>
                        <w:placeholder>
                          <w:docPart w:val="C1D5669393874EB4A9476B3F6C2620DA"/>
                        </w:placeholder>
                      </w:sdtPr>
                      <w:sdtEndPr/>
                      <w:sdtContent>
                        <w:p w:rsidR="005117FE" w:rsidRDefault="005117FE" w:rsidP="005117FE">
                          <w: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0</wp:posOffset>
            </wp:positionV>
            <wp:extent cx="5486400" cy="731520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ft-certificate-template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9445B" w:rsidRPr="00FE223F" w:rsidSect="00214E8E"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279"/>
    <w:rsid w:val="00163222"/>
    <w:rsid w:val="001B2DC8"/>
    <w:rsid w:val="001F55CC"/>
    <w:rsid w:val="00214E8E"/>
    <w:rsid w:val="003B3810"/>
    <w:rsid w:val="00452C9E"/>
    <w:rsid w:val="004B12AA"/>
    <w:rsid w:val="004B4F05"/>
    <w:rsid w:val="004F1279"/>
    <w:rsid w:val="005117FE"/>
    <w:rsid w:val="006C6EA4"/>
    <w:rsid w:val="007B6124"/>
    <w:rsid w:val="007E0480"/>
    <w:rsid w:val="008347D4"/>
    <w:rsid w:val="00954EF4"/>
    <w:rsid w:val="009D72A8"/>
    <w:rsid w:val="00BC245D"/>
    <w:rsid w:val="00C303EA"/>
    <w:rsid w:val="00F53DBF"/>
    <w:rsid w:val="00F9445B"/>
    <w:rsid w:val="00FE2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385E4DA-367E-4E93-B06F-4CDCE0CE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ear">
    <w:name w:val="Year"/>
    <w:basedOn w:val="Normal"/>
    <w:qFormat/>
    <w:rsid w:val="001F55CC"/>
    <w:pPr>
      <w:spacing w:after="140"/>
      <w:jc w:val="right"/>
    </w:pPr>
    <w:rPr>
      <w:rFonts w:asciiTheme="minorHAnsi" w:eastAsiaTheme="minorHAnsi" w:hAnsiTheme="minorHAnsi" w:cstheme="minorBidi"/>
      <w:color w:val="4F81BD" w:themeColor="accent1"/>
      <w:sz w:val="100"/>
      <w:szCs w:val="20"/>
      <w:lang w:eastAsia="ja-JP" w:bidi="ar-SA"/>
    </w:rPr>
  </w:style>
  <w:style w:type="paragraph" w:customStyle="1" w:styleId="Months">
    <w:name w:val="Months"/>
    <w:basedOn w:val="Normal"/>
    <w:next w:val="Normal"/>
    <w:qFormat/>
    <w:rsid w:val="001F55CC"/>
    <w:pPr>
      <w:ind w:left="115"/>
    </w:pPr>
    <w:rPr>
      <w:rFonts w:asciiTheme="minorHAnsi" w:eastAsiaTheme="minorHAnsi" w:hAnsiTheme="minorHAnsi" w:cstheme="minorBidi"/>
      <w:caps/>
      <w:color w:val="365F91" w:themeColor="accent1" w:themeShade="BF"/>
      <w:sz w:val="18"/>
      <w:szCs w:val="20"/>
      <w:lang w:eastAsia="ja-JP" w:bidi="ar-SA"/>
    </w:rPr>
  </w:style>
  <w:style w:type="paragraph" w:customStyle="1" w:styleId="Days">
    <w:name w:val="Days"/>
    <w:basedOn w:val="Normal"/>
    <w:qFormat/>
    <w:rsid w:val="001F55CC"/>
    <w:pPr>
      <w:spacing w:before="40"/>
      <w:jc w:val="center"/>
    </w:pPr>
    <w:rPr>
      <w:rFonts w:asciiTheme="majorHAnsi" w:eastAsiaTheme="majorEastAsia" w:hAnsiTheme="majorHAnsi" w:cstheme="majorBidi"/>
      <w:color w:val="4F81BD" w:themeColor="accent1"/>
      <w:sz w:val="15"/>
      <w:szCs w:val="20"/>
      <w:lang w:eastAsia="ja-JP" w:bidi="ar-SA"/>
    </w:rPr>
  </w:style>
  <w:style w:type="paragraph" w:customStyle="1" w:styleId="Dates">
    <w:name w:val="Dates"/>
    <w:basedOn w:val="Normal"/>
    <w:qFormat/>
    <w:rsid w:val="001F55CC"/>
    <w:pPr>
      <w:spacing w:after="40"/>
      <w:jc w:val="center"/>
    </w:pPr>
    <w:rPr>
      <w:rFonts w:asciiTheme="minorHAnsi" w:eastAsiaTheme="minorHAnsi" w:hAnsiTheme="minorHAnsi" w:cstheme="minorBidi"/>
      <w:color w:val="262626" w:themeColor="text1" w:themeTint="D9"/>
      <w:sz w:val="15"/>
      <w:szCs w:val="20"/>
      <w:lang w:eastAsia="ja-JP" w:bidi="ar-SA"/>
    </w:rPr>
  </w:style>
  <w:style w:type="character" w:customStyle="1" w:styleId="DateChar1">
    <w:name w:val="Date Char1"/>
    <w:basedOn w:val="DefaultParagraphFont"/>
    <w:uiPriority w:val="1"/>
    <w:semiHidden/>
    <w:rsid w:val="001F55CC"/>
  </w:style>
  <w:style w:type="paragraph" w:styleId="BalloonText">
    <w:name w:val="Balloon Text"/>
    <w:basedOn w:val="Normal"/>
    <w:link w:val="BalloonTextChar"/>
    <w:rsid w:val="00BC24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C245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117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7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gift-certificate-template-word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54B"/>
    <w:rsid w:val="00ED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C1D5669393874EB4A9476B3F6C2620DA">
    <w:name w:val="C1D5669393874EB4A9476B3F6C2620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2526A-EC60-4C7C-92D5-7EE7B7FC9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gift-certificate-template-word2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IAI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2016-07-17T04:34:00Z</dcterms:created>
  <dcterms:modified xsi:type="dcterms:W3CDTF">2016-07-17T04:34:00Z</dcterms:modified>
</cp:coreProperties>
</file>